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0B06D4A9" w:rsidR="006E5D65" w:rsidRPr="004C082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154009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FB2385B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EE3954">
        <w:rPr>
          <w:rFonts w:ascii="Corbel" w:hAnsi="Corbel"/>
          <w:smallCaps/>
          <w:sz w:val="24"/>
          <w:szCs w:val="24"/>
        </w:rPr>
        <w:t>202</w:t>
      </w:r>
      <w:r w:rsidR="00784592">
        <w:rPr>
          <w:rFonts w:ascii="Corbel" w:hAnsi="Corbel"/>
          <w:smallCaps/>
          <w:sz w:val="24"/>
          <w:szCs w:val="24"/>
        </w:rPr>
        <w:t>4</w:t>
      </w:r>
      <w:r w:rsidR="00DC6D0C" w:rsidRPr="00EE3954">
        <w:rPr>
          <w:rFonts w:ascii="Corbel" w:hAnsi="Corbel"/>
          <w:smallCaps/>
          <w:sz w:val="24"/>
          <w:szCs w:val="24"/>
        </w:rPr>
        <w:t>-202</w:t>
      </w:r>
      <w:r w:rsidR="00784592">
        <w:rPr>
          <w:rFonts w:ascii="Corbel" w:hAnsi="Corbel"/>
          <w:smallCaps/>
          <w:sz w:val="24"/>
          <w:szCs w:val="24"/>
        </w:rPr>
        <w:t>7</w:t>
      </w:r>
    </w:p>
    <w:p w14:paraId="6A743604" w14:textId="351C5747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784592">
        <w:rPr>
          <w:rFonts w:ascii="Corbel" w:hAnsi="Corbel"/>
          <w:sz w:val="20"/>
          <w:szCs w:val="20"/>
        </w:rPr>
        <w:t>6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784592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CC4E0A4" w:rsidR="00F02686" w:rsidRPr="004C0829" w:rsidRDefault="0014678E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78E">
              <w:rPr>
                <w:rFonts w:ascii="Corbel" w:hAnsi="Corbel"/>
                <w:b w:val="0"/>
                <w:sz w:val="24"/>
                <w:szCs w:val="24"/>
              </w:rPr>
              <w:t>E/I/GFiR/C-1.8b</w:t>
            </w:r>
          </w:p>
        </w:tc>
      </w:tr>
      <w:tr w:rsidR="0085747A" w:rsidRPr="004C0829" w14:paraId="4D7811D2" w14:textId="77777777" w:rsidTr="00F02686">
        <w:tc>
          <w:tcPr>
            <w:tcW w:w="2694" w:type="dxa"/>
            <w:vAlign w:val="center"/>
          </w:tcPr>
          <w:p w14:paraId="7E428FF4" w14:textId="77777777" w:rsidR="0085747A" w:rsidRPr="004C082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</w:t>
            </w:r>
            <w:r w:rsidR="0085747A" w:rsidRPr="004C08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C08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4C082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C0829" w14:paraId="667C2DFC" w14:textId="77777777" w:rsidTr="00F02686">
        <w:tc>
          <w:tcPr>
            <w:tcW w:w="2694" w:type="dxa"/>
            <w:vAlign w:val="center"/>
          </w:tcPr>
          <w:p w14:paraId="12507E4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72AE3AC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2BF89C1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35D2D3C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6E399574" w:rsidR="003823BE" w:rsidRPr="004C0829" w:rsidRDefault="00F02686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490B075" w:rsidR="003823BE" w:rsidRPr="004C0829" w:rsidRDefault="009F7A74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5FC96B6" w:rsidR="003823BE" w:rsidRPr="004C0829" w:rsidRDefault="0014678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21DF5AAD" w:rsidR="003823BE" w:rsidRPr="004C0829" w:rsidRDefault="0014678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przedmiotu </w:t>
      </w:r>
      <w:r w:rsidRPr="004C0829">
        <w:rPr>
          <w:rFonts w:ascii="Corbel" w:hAnsi="Corbel"/>
          <w:smallCaps w:val="0"/>
          <w:szCs w:val="24"/>
        </w:rPr>
        <w:t xml:space="preserve"> (z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5E3FF892" w:rsidR="00E1719D" w:rsidRPr="004C0829" w:rsidRDefault="00827EE5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Wykłady  zaliczenie bez oceny</w:t>
      </w:r>
      <w:r>
        <w:rPr>
          <w:rFonts w:ascii="Corbel" w:hAnsi="Corbel"/>
          <w:b w:val="0"/>
          <w:smallCaps w:val="0"/>
          <w:szCs w:val="24"/>
        </w:rPr>
        <w:br/>
        <w:t>Ćwiczenia z</w:t>
      </w:r>
      <w:r w:rsidR="0014678E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Pr="004C082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lastRenderedPageBreak/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7DFD5FC7" w:rsidR="00F02686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24E1BDF1" w14:textId="5C5107CF" w:rsidR="00266C1B" w:rsidRDefault="00266C1B" w:rsidP="00266C1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266C1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03EA89EC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66C1B">
              <w:rPr>
                <w:rFonts w:ascii="Corbel" w:hAnsi="Corbel"/>
                <w:sz w:val="24"/>
                <w:szCs w:val="24"/>
              </w:rPr>
              <w:t>K_U0</w:t>
            </w:r>
            <w:r w:rsidR="00266C1B" w:rsidRPr="00266C1B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02686" w:rsidRPr="004C0829" w14:paraId="54095297" w14:textId="77777777" w:rsidTr="00266C1B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  <w:shd w:val="clear" w:color="auto" w:fill="FFFFFF" w:themeFill="background1"/>
          </w:tcPr>
          <w:p w14:paraId="4662B6BD" w14:textId="223CC821" w:rsidR="00F02686" w:rsidRPr="004C0829" w:rsidRDefault="00266C1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0AD0A41A" w14:textId="62A97649" w:rsidR="00266C1B" w:rsidRDefault="00266C1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54BE7D0C" w14:textId="10D65D94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</w:t>
            </w:r>
            <w:r w:rsidR="00266C1B"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0E05E0DB" w14:textId="77777777" w:rsidR="00EE3954" w:rsidRPr="004C0829" w:rsidRDefault="00EE39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4C08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84004D" w14:textId="77777777" w:rsidTr="00FD24AD">
        <w:tc>
          <w:tcPr>
            <w:tcW w:w="9520" w:type="dxa"/>
          </w:tcPr>
          <w:p w14:paraId="24ECE7C4" w14:textId="77777777" w:rsidR="0085747A" w:rsidRPr="004C08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201CA313" w14:textId="77777777" w:rsidTr="00430E6E">
        <w:tc>
          <w:tcPr>
            <w:tcW w:w="9520" w:type="dxa"/>
          </w:tcPr>
          <w:p w14:paraId="010B8A9D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32D1570B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2E7380B0" w14:textId="240508B5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F02686" w:rsidRPr="004C0829" w14:paraId="7392670C" w14:textId="77777777" w:rsidTr="00430E6E">
        <w:tc>
          <w:tcPr>
            <w:tcW w:w="9520" w:type="dxa"/>
          </w:tcPr>
          <w:p w14:paraId="5979BF81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2EB49F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624621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376E77BE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klasyfikacja metod oceny zdolności kredytowej,</w:t>
            </w:r>
          </w:p>
          <w:p w14:paraId="3AAC0040" w14:textId="23F47836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monitoring i windykacja należności bankowych.</w:t>
            </w:r>
          </w:p>
        </w:tc>
      </w:tr>
      <w:tr w:rsidR="00F02686" w:rsidRPr="004C0829" w14:paraId="10666DE2" w14:textId="77777777" w:rsidTr="00430E6E">
        <w:tc>
          <w:tcPr>
            <w:tcW w:w="9520" w:type="dxa"/>
          </w:tcPr>
          <w:p w14:paraId="4B9AE595" w14:textId="48F98DFE" w:rsidR="00F02686" w:rsidRPr="004C0829" w:rsidRDefault="00F02686" w:rsidP="00F026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punktowej oceny ryzyka bankowego</w:t>
            </w:r>
          </w:p>
        </w:tc>
      </w:tr>
      <w:tr w:rsidR="00F02686" w:rsidRPr="004C0829" w14:paraId="19192ECC" w14:textId="77777777" w:rsidTr="00430E6E">
        <w:tc>
          <w:tcPr>
            <w:tcW w:w="9520" w:type="dxa"/>
          </w:tcPr>
          <w:p w14:paraId="469CE97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Metody oceny zdolności kredytowej przedsiębiorstwa wybranych banków</w:t>
            </w:r>
          </w:p>
          <w:p w14:paraId="0CB60EA5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3F5C8631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B94CCC2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75F728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361685D6" w14:textId="63643C05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F02686" w:rsidRPr="004C0829" w14:paraId="16F52D47" w14:textId="77777777" w:rsidTr="00430E6E">
        <w:tc>
          <w:tcPr>
            <w:tcW w:w="9520" w:type="dxa"/>
          </w:tcPr>
          <w:p w14:paraId="05EE02FC" w14:textId="6B08BE78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4C08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punktowe oceny ryzyka bankowego 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67E1ED70" w:rsidR="00BC1C6D" w:rsidRPr="004C0829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</w:t>
      </w:r>
      <w:r w:rsidR="00F02686" w:rsidRPr="004C0829">
        <w:rPr>
          <w:rFonts w:ascii="Corbel" w:hAnsi="Corbel"/>
          <w:b w:val="0"/>
          <w:smallCaps w:val="0"/>
          <w:szCs w:val="24"/>
        </w:rPr>
        <w:t xml:space="preserve">problemowy </w:t>
      </w:r>
      <w:r w:rsidR="00EE3954"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4E7D79E9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007C4F77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3BB5AE1F" w14:textId="7E87EFDC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16CF5B42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480B08E3" w14:textId="526C2040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30AC227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pisemny,, kolokwium, projekt</w:t>
            </w:r>
          </w:p>
        </w:tc>
        <w:tc>
          <w:tcPr>
            <w:tcW w:w="2117" w:type="dxa"/>
          </w:tcPr>
          <w:p w14:paraId="73C7C094" w14:textId="33C43709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24F58ADB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pisemny,, kolokwium, projekt</w:t>
            </w:r>
          </w:p>
        </w:tc>
        <w:tc>
          <w:tcPr>
            <w:tcW w:w="2117" w:type="dxa"/>
          </w:tcPr>
          <w:p w14:paraId="14C21470" w14:textId="11FD81CF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122A0495" w:rsidR="00152FBC" w:rsidRPr="004C0829" w:rsidRDefault="00EE3954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54225531" w14:textId="15F184EA" w:rsidR="0085747A" w:rsidRPr="004C0829" w:rsidRDefault="00F02686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 w:rsidR="00A30361" w:rsidRPr="004C0829">
              <w:rPr>
                <w:rFonts w:ascii="Corbel" w:hAnsi="Corbel"/>
                <w:b w:val="0"/>
                <w:smallCaps w:val="0"/>
                <w:szCs w:val="24"/>
              </w:rPr>
              <w:t>poprawne rozwiązanie trzech spośród pięciu zadań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2018FD63" w:rsidR="00D45B17" w:rsidRPr="004C0829" w:rsidRDefault="00D45B17" w:rsidP="001540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4411750F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E2BE7D4" w:rsidR="00D45B17" w:rsidRPr="004C0829" w:rsidRDefault="00680A9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63989CE1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27C5BA9A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Próba oceny wiarygodności diagnostycznej bankowych metod badania kondycji finansowej przedsiębiorstw [w:] Finanse – nowe wyzwania teorii i praktyki. Finanse przedsiębiorstw (pod red. S. Wrzoska). „Prace Naukowe Uniwersytetu Ekonomicznego we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Metodyczne aspekty kryteriów bankowej oceny kondycji finansowej 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509B2" w14:textId="77777777" w:rsidR="002C0CD6" w:rsidRDefault="002C0CD6" w:rsidP="00C16ABF">
      <w:pPr>
        <w:spacing w:after="0" w:line="240" w:lineRule="auto"/>
      </w:pPr>
      <w:r>
        <w:separator/>
      </w:r>
    </w:p>
  </w:endnote>
  <w:endnote w:type="continuationSeparator" w:id="0">
    <w:p w14:paraId="17948621" w14:textId="77777777" w:rsidR="002C0CD6" w:rsidRDefault="002C0C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34941" w14:textId="77777777" w:rsidR="002C0CD6" w:rsidRDefault="002C0CD6" w:rsidP="00C16ABF">
      <w:pPr>
        <w:spacing w:after="0" w:line="240" w:lineRule="auto"/>
      </w:pPr>
      <w:r>
        <w:separator/>
      </w:r>
    </w:p>
  </w:footnote>
  <w:footnote w:type="continuationSeparator" w:id="0">
    <w:p w14:paraId="2740E289" w14:textId="77777777" w:rsidR="002C0CD6" w:rsidRDefault="002C0CD6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17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12"/>
  </w:num>
  <w:num w:numId="19">
    <w:abstractNumId w:val="5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772"/>
    <w:rsid w:val="000F1C57"/>
    <w:rsid w:val="000F5615"/>
    <w:rsid w:val="00121173"/>
    <w:rsid w:val="00124BFF"/>
    <w:rsid w:val="0012560E"/>
    <w:rsid w:val="00127108"/>
    <w:rsid w:val="00131D48"/>
    <w:rsid w:val="00134B13"/>
    <w:rsid w:val="0014678E"/>
    <w:rsid w:val="00146BC0"/>
    <w:rsid w:val="00152FBC"/>
    <w:rsid w:val="00153C41"/>
    <w:rsid w:val="00154009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70D2"/>
    <w:rsid w:val="001B4B58"/>
    <w:rsid w:val="001D657B"/>
    <w:rsid w:val="001D7B54"/>
    <w:rsid w:val="001E0209"/>
    <w:rsid w:val="001F2CA2"/>
    <w:rsid w:val="001F41DD"/>
    <w:rsid w:val="002144C0"/>
    <w:rsid w:val="00215FA7"/>
    <w:rsid w:val="0022477D"/>
    <w:rsid w:val="002278A9"/>
    <w:rsid w:val="002336F9"/>
    <w:rsid w:val="0024028F"/>
    <w:rsid w:val="00244ABC"/>
    <w:rsid w:val="00257BBF"/>
    <w:rsid w:val="00266C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D6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D92"/>
    <w:rsid w:val="003530DD"/>
    <w:rsid w:val="00363F78"/>
    <w:rsid w:val="003823BE"/>
    <w:rsid w:val="003A0A5B"/>
    <w:rsid w:val="003A1176"/>
    <w:rsid w:val="003B1B9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677C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C0829"/>
    <w:rsid w:val="004D5282"/>
    <w:rsid w:val="004F1551"/>
    <w:rsid w:val="004F55A3"/>
    <w:rsid w:val="0050496F"/>
    <w:rsid w:val="00513B6F"/>
    <w:rsid w:val="00517C63"/>
    <w:rsid w:val="00521DF3"/>
    <w:rsid w:val="00527A39"/>
    <w:rsid w:val="005363C4"/>
    <w:rsid w:val="00536BDE"/>
    <w:rsid w:val="00543ACC"/>
    <w:rsid w:val="0055248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A95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4592"/>
    <w:rsid w:val="00787C2A"/>
    <w:rsid w:val="00790E27"/>
    <w:rsid w:val="007A4022"/>
    <w:rsid w:val="007A6E6E"/>
    <w:rsid w:val="007B67F0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27EE5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54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82F66"/>
    <w:rsid w:val="00A84C85"/>
    <w:rsid w:val="00A97DE1"/>
    <w:rsid w:val="00AB053C"/>
    <w:rsid w:val="00AC715E"/>
    <w:rsid w:val="00AD1146"/>
    <w:rsid w:val="00AD27D3"/>
    <w:rsid w:val="00AD66D6"/>
    <w:rsid w:val="00AE1160"/>
    <w:rsid w:val="00AE203C"/>
    <w:rsid w:val="00AE2E74"/>
    <w:rsid w:val="00AE5FCB"/>
    <w:rsid w:val="00AF2B2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2AC5"/>
    <w:rsid w:val="00D17C3C"/>
    <w:rsid w:val="00D26B2C"/>
    <w:rsid w:val="00D352C9"/>
    <w:rsid w:val="00D425B2"/>
    <w:rsid w:val="00D428D6"/>
    <w:rsid w:val="00D45B17"/>
    <w:rsid w:val="00D552B2"/>
    <w:rsid w:val="00D608D1"/>
    <w:rsid w:val="00D72D2C"/>
    <w:rsid w:val="00D74119"/>
    <w:rsid w:val="00D74B15"/>
    <w:rsid w:val="00D768B0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3751"/>
    <w:rsid w:val="00EC07AD"/>
    <w:rsid w:val="00EC4899"/>
    <w:rsid w:val="00ED03AB"/>
    <w:rsid w:val="00ED1749"/>
    <w:rsid w:val="00ED32D2"/>
    <w:rsid w:val="00EE32DE"/>
    <w:rsid w:val="00EE3954"/>
    <w:rsid w:val="00EE5457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64604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826BE-994F-4874-8D04-4AA01BEF9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1FB5D-CB03-4043-B4DB-25C01B7A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2019-02-06T12:12:00Z</cp:lastPrinted>
  <dcterms:created xsi:type="dcterms:W3CDTF">2022-06-03T07:27:00Z</dcterms:created>
  <dcterms:modified xsi:type="dcterms:W3CDTF">2025-03-26T07:07:00Z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